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DC" w:rsidRDefault="00D07BDC" w:rsidP="00D07BDC">
      <w:r>
        <w:rPr>
          <w:u w:val="single"/>
        </w:rPr>
        <w:t>Title</w:t>
      </w:r>
      <w:r>
        <w:t xml:space="preserve">:  </w:t>
      </w:r>
      <w:r w:rsidR="00AE7D0C">
        <w:t>The Flight of Gabriel</w:t>
      </w:r>
      <w:r w:rsidR="00AE7D0C">
        <w:br/>
      </w:r>
      <w:r>
        <w:br/>
      </w:r>
      <w:r>
        <w:rPr>
          <w:u w:val="single"/>
        </w:rPr>
        <w:t>Genre</w:t>
      </w:r>
      <w:r>
        <w:t xml:space="preserve">: </w:t>
      </w:r>
      <w:r w:rsidR="00C475C1">
        <w:t>Romance</w:t>
      </w:r>
      <w:r>
        <w:br/>
      </w:r>
      <w:r>
        <w:br/>
      </w:r>
      <w:r>
        <w:rPr>
          <w:u w:val="single"/>
        </w:rPr>
        <w:t>Setting</w:t>
      </w:r>
      <w:r>
        <w:t>:</w:t>
      </w:r>
      <w:r w:rsidR="00C475C1">
        <w:t xml:space="preserve">  Modern day Iraq, northeast of Baghdad, a settlement inside of the </w:t>
      </w:r>
      <w:proofErr w:type="spellStart"/>
      <w:r w:rsidR="00C475C1">
        <w:t>Diyala</w:t>
      </w:r>
      <w:proofErr w:type="spellEnd"/>
      <w:r w:rsidR="00C475C1">
        <w:t xml:space="preserve"> area</w:t>
      </w:r>
      <w:r>
        <w:br/>
      </w:r>
    </w:p>
    <w:p w:rsidR="00D07BDC" w:rsidRDefault="00D07BDC" w:rsidP="00D07BDC">
      <w:r>
        <w:rPr>
          <w:u w:val="single"/>
        </w:rPr>
        <w:t>Plot Summary</w:t>
      </w:r>
      <w:proofErr w:type="gramStart"/>
      <w:r>
        <w:t>:</w:t>
      </w:r>
      <w:proofErr w:type="gramEnd"/>
      <w:r>
        <w:br/>
      </w:r>
      <w:r w:rsidR="00C475C1">
        <w:t xml:space="preserve">Private First Class Gabriel Roth is serving his second tour of Iraqi when his group is attacked by local extremists.  The only survivor, Gabriel is driven far outside of the reach of the US Army and into the home of the </w:t>
      </w:r>
      <w:proofErr w:type="spellStart"/>
      <w:r w:rsidR="00C475C1">
        <w:t>Malouf</w:t>
      </w:r>
      <w:proofErr w:type="spellEnd"/>
      <w:r w:rsidR="00C475C1">
        <w:t xml:space="preserve"> family.  As Gabriel’s family watches his struggles unfold on televised messages to the US government, Gabriel is comforted by the extremist group’s leader’s daughter, a girl who dark eyes but a golden heart.  Gabriel quickly realizes that he is not the only innocent person trapped by this group, but is his military training enough to save both of them?</w:t>
      </w:r>
      <w:r>
        <w:rPr>
          <w:u w:val="single"/>
        </w:rPr>
        <w:br/>
      </w:r>
      <w:r>
        <w:rPr>
          <w:u w:val="single"/>
        </w:rPr>
        <w:br/>
        <w:t>Characters</w:t>
      </w:r>
      <w:proofErr w:type="gramStart"/>
      <w:r>
        <w:t>:</w:t>
      </w:r>
      <w:proofErr w:type="gramEnd"/>
      <w:r>
        <w:br/>
      </w:r>
      <w:r w:rsidR="008A2714">
        <w:rPr>
          <w:i/>
        </w:rPr>
        <w:t>Private First Class Gabriel Roth</w:t>
      </w:r>
      <w:r w:rsidR="008A2714">
        <w:t xml:space="preserve"> – Gabriel is a handsome made in his mid-twenties who is serving his second tour of Iraq.  He comes from a Pennsylvania military family and is proud to represent the Army in the Middle East.  He is very honorable and has yet to lose himself in the war.  After the deaths of his comrades, he struggles to relate to his captors as people.</w:t>
      </w:r>
      <w:r w:rsidR="008A2714">
        <w:br/>
      </w:r>
      <w:r w:rsidR="008A2714">
        <w:br/>
      </w:r>
      <w:proofErr w:type="gramStart"/>
      <w:r w:rsidR="008A2714">
        <w:rPr>
          <w:i/>
        </w:rPr>
        <w:t>Lana Abdul-</w:t>
      </w:r>
      <w:proofErr w:type="spellStart"/>
      <w:r w:rsidR="008A2714">
        <w:rPr>
          <w:i/>
        </w:rPr>
        <w:t>Nur</w:t>
      </w:r>
      <w:proofErr w:type="spellEnd"/>
      <w:r w:rsidR="008A2714">
        <w:rPr>
          <w:i/>
        </w:rPr>
        <w:t xml:space="preserve"> </w:t>
      </w:r>
      <w:proofErr w:type="spellStart"/>
      <w:r w:rsidR="008A2714">
        <w:rPr>
          <w:i/>
        </w:rPr>
        <w:t>Malouf</w:t>
      </w:r>
      <w:proofErr w:type="spellEnd"/>
      <w:r w:rsidR="008A2714">
        <w:rPr>
          <w:i/>
        </w:rPr>
        <w:t xml:space="preserve"> </w:t>
      </w:r>
      <w:r w:rsidR="008A2714">
        <w:t xml:space="preserve">– Beautiful daughter of </w:t>
      </w:r>
      <w:r w:rsidR="00AE7D0C">
        <w:t>Abdul-</w:t>
      </w:r>
      <w:proofErr w:type="spellStart"/>
      <w:r w:rsidR="00AE7D0C">
        <w:t>Nur</w:t>
      </w:r>
      <w:proofErr w:type="spellEnd"/>
      <w:r w:rsidR="00AE7D0C">
        <w:t xml:space="preserve"> </w:t>
      </w:r>
      <w:proofErr w:type="spellStart"/>
      <w:r w:rsidR="00AE7D0C">
        <w:t>Malouf</w:t>
      </w:r>
      <w:proofErr w:type="spellEnd"/>
      <w:r w:rsidR="00AE7D0C">
        <w:t>, the leader of the Islamic extremist group responsible for the death of Gabriel’s comrades and his capture.</w:t>
      </w:r>
      <w:proofErr w:type="gramEnd"/>
      <w:r w:rsidR="00AE7D0C">
        <w:t xml:space="preserve">  Lana is very timid, having grown up in an extremist society.  Though she is often scared, she tries to see the best in people.  This allows her to become a source of comfort to Gabriel.</w:t>
      </w:r>
      <w:r w:rsidR="00AE7D0C">
        <w:br/>
      </w:r>
      <w:r w:rsidR="00AE7D0C">
        <w:br/>
      </w:r>
      <w:r w:rsidR="00AE7D0C">
        <w:rPr>
          <w:i/>
        </w:rPr>
        <w:t>Abdul-</w:t>
      </w:r>
      <w:proofErr w:type="spellStart"/>
      <w:r w:rsidR="00AE7D0C">
        <w:rPr>
          <w:i/>
        </w:rPr>
        <w:t>Nur</w:t>
      </w:r>
      <w:proofErr w:type="spellEnd"/>
      <w:r w:rsidR="00AE7D0C">
        <w:rPr>
          <w:i/>
        </w:rPr>
        <w:t xml:space="preserve"> </w:t>
      </w:r>
      <w:proofErr w:type="spellStart"/>
      <w:r w:rsidR="00AE7D0C">
        <w:rPr>
          <w:i/>
        </w:rPr>
        <w:t>Malouf</w:t>
      </w:r>
      <w:proofErr w:type="spellEnd"/>
      <w:r w:rsidR="00AE7D0C">
        <w:t xml:space="preserve"> – A self-proclaimed sheikh, Abdul-</w:t>
      </w:r>
      <w:proofErr w:type="spellStart"/>
      <w:r w:rsidR="00AE7D0C">
        <w:t>Nur</w:t>
      </w:r>
      <w:proofErr w:type="spellEnd"/>
      <w:r w:rsidR="00AE7D0C">
        <w:t xml:space="preserve"> took over the group after his brother was killed by American soldiers.  He is a passionate man who believes that he is doing what is right in the eyes of his god.  Abdul-</w:t>
      </w:r>
      <w:proofErr w:type="spellStart"/>
      <w:r w:rsidR="00AE7D0C">
        <w:t>Nur</w:t>
      </w:r>
      <w:proofErr w:type="spellEnd"/>
      <w:r w:rsidR="00AE7D0C">
        <w:t xml:space="preserve"> is merciless and often violent, even toward his own family.</w:t>
      </w:r>
      <w:r>
        <w:br/>
      </w:r>
      <w:r>
        <w:br/>
      </w:r>
      <w:r>
        <w:rPr>
          <w:u w:val="single"/>
        </w:rPr>
        <w:t>Exposition</w:t>
      </w:r>
      <w:proofErr w:type="gramStart"/>
      <w:r>
        <w:t>:</w:t>
      </w:r>
      <w:proofErr w:type="gramEnd"/>
      <w:r>
        <w:br/>
      </w:r>
      <w:r w:rsidR="00AE7D0C">
        <w:t xml:space="preserve">Gabriel and his comrades are doing a routine sweep of the Baghdad red zone when their convoy comes under attack by Islamic militants.  The driver is instantly killed and Gabriel takes the wheel.  Unable to get out of the area safely, the men take shelter behind their trucks and return fire.  They are overwhelmed and all of them but Gabriel are killed.  Suffering from a leg wound, Gabriel is captured by the militants and thrown blindfolded into their van.  The van makes a long journey and it is apparent that they are not going on a straight course.  They are obviously taking as many twists and </w:t>
      </w:r>
      <w:proofErr w:type="gramStart"/>
      <w:r w:rsidR="00AE7D0C">
        <w:t>turns</w:t>
      </w:r>
      <w:proofErr w:type="gramEnd"/>
      <w:r w:rsidR="00AE7D0C">
        <w:t xml:space="preserve"> as possible in order for Gabriel to not find his way back to base, should he escape.</w:t>
      </w:r>
      <w:r w:rsidR="00AE7D0C">
        <w:br/>
        <w:t xml:space="preserve">When he awakes, he is in a room that is apparently underground.  He is desperately thirsty.  </w:t>
      </w:r>
      <w:r w:rsidR="00197395">
        <w:t>Before he can ask for water, two men come into his cell and drag him above ground.  He is placed on his knees and his head is held up by his hair as a camera records the men giving a speech in Arabic.  Afterwards, Gabriel is returned to his cell where he falls asleep.</w:t>
      </w:r>
    </w:p>
    <w:p w:rsidR="00D07BDC" w:rsidRPr="000D7101" w:rsidRDefault="00D07BDC" w:rsidP="00D07BDC">
      <w:r>
        <w:rPr>
          <w:u w:val="single"/>
        </w:rPr>
        <w:lastRenderedPageBreak/>
        <w:t>Raising Action</w:t>
      </w:r>
      <w:proofErr w:type="gramStart"/>
      <w:r w:rsidR="00197395">
        <w:t>:</w:t>
      </w:r>
      <w:proofErr w:type="gramEnd"/>
      <w:r w:rsidR="00197395">
        <w:br/>
        <w:t xml:space="preserve">Gabriel cannot tell when it is night or day or how long he is in his cell before the door opens again.  A man with a gun comes in and pushes a </w:t>
      </w:r>
      <w:r w:rsidR="008C5BAD">
        <w:t xml:space="preserve">woman wearing a </w:t>
      </w:r>
      <w:proofErr w:type="spellStart"/>
      <w:r w:rsidR="008C5BAD">
        <w:t>niqab</w:t>
      </w:r>
      <w:proofErr w:type="spellEnd"/>
      <w:r w:rsidR="008C5BAD">
        <w:t xml:space="preserve"> (a veil that covers everything </w:t>
      </w:r>
      <w:proofErr w:type="gramStart"/>
      <w:r w:rsidR="008C5BAD">
        <w:t>save</w:t>
      </w:r>
      <w:proofErr w:type="gramEnd"/>
      <w:r w:rsidR="008C5BAD">
        <w:t xml:space="preserve"> for the eyes) into the cell.  Gabriel starts to ask what they plan on doing with him.  The guard shouts back in Arabic.  The woman tells him, in English, that he must not argue or he will not have his wound treated.  When Gabriel looks at the woman’s eyes, he realizes that she is just as frightened as he is.  Gabriel lies back as she treats his wounds, wincing because he lacks pain medication.  After she wraps up the wound, she leaves him some water and some dates.  The armed man yells again and she hurries out of the room.</w:t>
      </w:r>
      <w:r w:rsidR="008C5BAD">
        <w:br/>
        <w:t>Over the next few days (or weeks), the woman i</w:t>
      </w:r>
      <w:r w:rsidR="009F7770">
        <w:t>s</w:t>
      </w:r>
      <w:r w:rsidR="008C5BAD">
        <w:t xml:space="preserve"> brought in to treat his wound and leave him with a little food and water.  Gabriel eventually gains his ability to walk.  As soon as the guard realizes this, he leaves the room again and returns with two other men.  They drag Gabriel upstairs again and make another video.  Afterwards, Gabriel is given a blindfold.  From then on, he must cover his eyes every time that the door is opened, face away from the door, and stay on his knees.  He does as he is told, but the silence is starting to get to him.  A few days after doing this, Gabriel casually asks about the date.  The person behind him rushes out of the door and slams it shut.  Every day, Gabriel asks about the date.  Finally, one day, a voice answers.  It is the woman and she has been the only one tending him.  When she gives him the date, Gabriel realizes that he has been a captive for eighteen days.  </w:t>
      </w:r>
      <w:r w:rsidR="008C5BAD">
        <w:br/>
        <w:t xml:space="preserve">The woman is fearful of him and </w:t>
      </w:r>
      <w:proofErr w:type="gramStart"/>
      <w:r w:rsidR="008C5BAD">
        <w:t>he</w:t>
      </w:r>
      <w:proofErr w:type="gramEnd"/>
      <w:r w:rsidR="008C5BAD">
        <w:t xml:space="preserve"> of her.  He knows that if he slips up that both of them will be punished.  Eventually, she learns that she can trust him.  She warns him that the militant group has been sending threats to the US government.  The Army must pull out of certain locations in Baghdad or they will behead Gabriel.  </w:t>
      </w:r>
      <w:r w:rsidR="001B05C0">
        <w:t>He says that he must find a way to get out.  She warns him that no one can get out, not even her.  He realizes that she wants to leave as desperately as he does.</w:t>
      </w:r>
      <w:r w:rsidR="001B05C0">
        <w:br/>
        <w:t xml:space="preserve">As the two grow closer, the woman, who calls herself Lana, opens up more to him.  She tells him that she cannot hate him, despite what the Americans have done to Baghdad.  Gabriel gets offended over this, but she continues.  She says that, in Islam, they talk about the angel Gabriel.  They call him </w:t>
      </w:r>
      <w:proofErr w:type="spellStart"/>
      <w:r w:rsidR="001B05C0">
        <w:t>Jibra’il</w:t>
      </w:r>
      <w:proofErr w:type="spellEnd"/>
      <w:r w:rsidR="001B05C0">
        <w:t xml:space="preserve"> and that he is referred to as “Our Angel”.  </w:t>
      </w:r>
      <w:r w:rsidR="008B5E13">
        <w:t>Gabriel is supposed to come to Muslims during important times to give them a message.  She believes that Gabriel may have been captured to give her a message.  When he has none for her, Lana sadly leaves.</w:t>
      </w:r>
      <w:r>
        <w:br/>
      </w:r>
      <w:r>
        <w:br/>
      </w:r>
      <w:r>
        <w:rPr>
          <w:u w:val="single"/>
        </w:rPr>
        <w:t>Climax</w:t>
      </w:r>
      <w:r>
        <w:br/>
      </w:r>
      <w:r w:rsidR="008B5E13">
        <w:t>One day, Lana comes into the cell and she is holding back tears.  Concerned, Gabriel rips off his blindfold.  Even though he can only see her eyes, one of them is apparently bruised.  After some convincing, Lana has been punished for being accused for allowing a captive to escape.  The man was recaptured and killed, but Lana has been blamed.  They said that Lana must have not secured the door.  Gabriel asks how many others are there and Lana says that she does not know.  She is only allowed to tend to those who are not deemed a threat.</w:t>
      </w:r>
      <w:r w:rsidR="008B5E13">
        <w:br/>
        <w:t xml:space="preserve">When Lana leaves, Gabriel spends his hours trying to decide on how to get them both out.  Lana is being watched more carefully than ever before.  Every time that she comes to give him food, she slips him pieces of paper, each giving a detail about the house above.  </w:t>
      </w:r>
      <w:r w:rsidR="008B5E13">
        <w:br/>
        <w:t xml:space="preserve">Gabriel begins to try to convince Lana that they both need to escape.  Lana tells him that they cannot attempt it because both of them will be killed.  When it revealed that the US Army has four days to </w:t>
      </w:r>
      <w:r w:rsidR="008B5E13">
        <w:lastRenderedPageBreak/>
        <w:t>withdraw from Baghdad before Gabriel is beheaded, Gabriel decides that he is a dead man no matter what.  He tells Lana that she will eventually be killed if she stayed with them.  Lana is frightened and leaves.</w:t>
      </w:r>
      <w:r w:rsidR="008B5E13">
        <w:br/>
        <w:t xml:space="preserve">The day before his planned execution, Lana arrives in his cell with her normal food and water supply.  She is crying and shaking as she pulls a gun from under her robes.  She immediately drops to the floor and prays.  Gabriel peeks out of the door and sees the stairs leading up the house.  As soon as she gets up, Gabriel tells her that she needs to stay close to him, no matter what.  </w:t>
      </w:r>
      <w:r w:rsidR="008B5E13">
        <w:br/>
        <w:t>Lana slams the door as she normal does and starts to mount the stairs, Gabriel quietly walking in front of her.  When a man with a gun notices Gabriel, he quickly steps forward and breaks his neck.  Lana goes to scream but Gabriel covers her mouth.</w:t>
      </w:r>
      <w:r w:rsidR="008B5E13">
        <w:br/>
        <w:t xml:space="preserve">The two sneak through the house, but are spotted. Gabriel uses every ounce of his military training to get out.  </w:t>
      </w:r>
      <w:r w:rsidR="0067323E">
        <w:t xml:space="preserve">Lana is struck in the back by a bullet and Gabriel catches her.  As he drags her outside, he is pursued by two men and Lana’s father.  Gabriel picks up another gun from a fallen guard and opens fire.  He hides behind the same van that aided in his capture.  The two men are taken out and just as he raises the gun to Lana’s father, she screams.  Gabriel leaves her by the van and boldly walks up to </w:t>
      </w:r>
      <w:proofErr w:type="spellStart"/>
      <w:r w:rsidR="0067323E">
        <w:t>Abdur-Nur</w:t>
      </w:r>
      <w:proofErr w:type="spellEnd"/>
      <w:r w:rsidR="0067323E">
        <w:t>.  The man drops his fun and starts speaking frantically in Arabic.  Gabriel takes the keys to the van, helps Lana inside, and both of them drive off.</w:t>
      </w:r>
      <w:r>
        <w:br/>
      </w:r>
      <w:r>
        <w:br/>
      </w:r>
      <w:r>
        <w:rPr>
          <w:u w:val="single"/>
        </w:rPr>
        <w:t>Falling Action</w:t>
      </w:r>
      <w:proofErr w:type="gramStart"/>
      <w:r>
        <w:t>:</w:t>
      </w:r>
      <w:proofErr w:type="gramEnd"/>
      <w:r>
        <w:br/>
      </w:r>
      <w:r w:rsidR="0067323E">
        <w:t xml:space="preserve">Gabriel eventually makes it back to his base.  When he approaches the base, he steps out of the van with his hands up as soldiers inspect the vehicle.  Once inside, Lana is taken to the medics.  Gabriel is told that he must report to the medical tent after his superior officer meets with him.  He is given fresh water and a good meal.  He is told that he will most likely be promoted and returned home.  When Gabriel talks to his family, they are ready for him to come home.   Gabriel says that he needs to take </w:t>
      </w:r>
      <w:bookmarkStart w:id="0" w:name="_GoBack"/>
      <w:bookmarkEnd w:id="0"/>
      <w:r w:rsidR="0067323E">
        <w:t>care of something first.</w:t>
      </w:r>
      <w:r w:rsidR="0067323E">
        <w:br/>
        <w:t xml:space="preserve">When Gabriel goes to the medical tent, he finds Lana asleep.  For the first time, he sees her face.  He immediately kneels beside her cot.  She wakes up and says </w:t>
      </w:r>
      <w:r w:rsidR="009F7770">
        <w:t>his</w:t>
      </w:r>
      <w:r w:rsidR="0067323E">
        <w:t xml:space="preserve"> name.  He tells her that he is going home and that </w:t>
      </w:r>
      <w:r w:rsidR="009F7770">
        <w:t>they</w:t>
      </w:r>
      <w:r w:rsidR="0067323E">
        <w:t xml:space="preserve"> will leave as soon as she is cleared to come home with him.  She smiles and falls asleep.  He kisses her forehead.</w:t>
      </w:r>
      <w:r>
        <w:br/>
      </w:r>
    </w:p>
    <w:p w:rsidR="00D07BDC" w:rsidRDefault="00D07BDC" w:rsidP="00D07BDC"/>
    <w:p w:rsidR="00EC0E0C" w:rsidRDefault="00EC0E0C"/>
    <w:sectPr w:rsidR="00EC0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5C1"/>
    <w:rsid w:val="00197395"/>
    <w:rsid w:val="001B05C0"/>
    <w:rsid w:val="0067323E"/>
    <w:rsid w:val="008A2714"/>
    <w:rsid w:val="008B5E13"/>
    <w:rsid w:val="008C5BAD"/>
    <w:rsid w:val="009F7770"/>
    <w:rsid w:val="00AE7D0C"/>
    <w:rsid w:val="00C475C1"/>
    <w:rsid w:val="00D07BDC"/>
    <w:rsid w:val="00EC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ron\Documents\Shenan\oDesk\plo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plottemplate</Template>
  <TotalTime>75</TotalTime>
  <Pages>3</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6</cp:revision>
  <dcterms:created xsi:type="dcterms:W3CDTF">2014-02-27T04:37:00Z</dcterms:created>
  <dcterms:modified xsi:type="dcterms:W3CDTF">2014-02-28T04:22:00Z</dcterms:modified>
</cp:coreProperties>
</file>